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FC138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1754EB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1754EB" w:rsidRPr="001754EB">
          <w:rPr>
            <w:bCs/>
          </w:rPr>
          <w:t>24</w:t>
        </w:r>
        <w:r w:rsidR="001754EB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FC138F" w:rsidRPr="00FC138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FC138F" w:rsidRPr="00FC138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FC138F" w:rsidRPr="00FC138F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FC138F" w:rsidRPr="00FC138F">
          <w:rPr>
            <w:u w:val="single"/>
          </w:rPr>
          <w:t xml:space="preserve"> 11091/040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FC138F" w:rsidRPr="00FC138F">
          <w:rPr>
            <w:rStyle w:val="aa"/>
          </w:rPr>
          <w:t xml:space="preserve"> Маляр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FC138F" w:rsidRPr="00FC138F">
          <w:rPr>
            <w:rStyle w:val="aa"/>
          </w:rPr>
          <w:t xml:space="preserve"> 13450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FC138F" w:rsidRPr="00FC138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1754EB" w:rsidRPr="004B7CEF" w:rsidTr="004C53B3">
        <w:trPr>
          <w:jc w:val="center"/>
        </w:trPr>
        <w:tc>
          <w:tcPr>
            <w:tcW w:w="4678" w:type="dxa"/>
            <w:vAlign w:val="center"/>
          </w:tcPr>
          <w:p w:rsidR="001754EB" w:rsidRPr="004B7CEF" w:rsidRDefault="001754EB" w:rsidP="001754EB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± 25 %</w:t>
            </w:r>
          </w:p>
        </w:tc>
      </w:tr>
      <w:tr w:rsidR="001754EB" w:rsidRPr="004B7CEF" w:rsidTr="004C53B3">
        <w:trPr>
          <w:jc w:val="center"/>
        </w:trPr>
        <w:tc>
          <w:tcPr>
            <w:tcW w:w="4678" w:type="dxa"/>
            <w:vAlign w:val="center"/>
          </w:tcPr>
          <w:p w:rsidR="001754EB" w:rsidRDefault="001754EB" w:rsidP="001754EB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1754EB" w:rsidRDefault="001754EB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1754EB" w:rsidRDefault="001754EB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1754EB" w:rsidRDefault="001754EB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1754EB" w:rsidRDefault="001754EB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54EB" w:rsidRPr="001754EB" w:rsidRDefault="0058646C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1754EB" w:rsidRPr="001754E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754EB" w:rsidRPr="001754EB" w:rsidRDefault="001754EB" w:rsidP="00AD14A4">
      <w:r w:rsidRPr="001754EB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1754EB" w:rsidP="00AD14A4">
      <w:r w:rsidRPr="001754EB">
        <w:t>- ГОСТ 12.1.014-84 Воздух рабочей зоны. Метод измерения концентраций вредных веществ индикаторными трубками.</w:t>
      </w:r>
      <w:r w:rsidR="0058646C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754EB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6" w:name="ko1_2087"/>
            <w:bookmarkEnd w:id="16"/>
            <w:r w:rsidRPr="001754EB">
              <w:rPr>
                <w:i/>
              </w:rPr>
              <w:t>Уайт-спирит (в пересчете на С), мг/м3</w:t>
            </w:r>
          </w:p>
        </w:tc>
        <w:tc>
          <w:tcPr>
            <w:tcW w:w="1453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Менее 50</w:t>
            </w:r>
          </w:p>
        </w:tc>
        <w:tc>
          <w:tcPr>
            <w:tcW w:w="1330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900/300</w:t>
            </w:r>
          </w:p>
        </w:tc>
        <w:tc>
          <w:tcPr>
            <w:tcW w:w="1222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7" w:name="ko1_723"/>
            <w:bookmarkEnd w:id="17"/>
            <w:r w:rsidRPr="001754EB">
              <w:rPr>
                <w:i/>
              </w:rPr>
              <w:t>Диметилбензол (смесь 2-, 3-, 4-изомеров),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60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150/50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8" w:name="ko1_1235"/>
            <w:bookmarkEnd w:id="18"/>
            <w:r w:rsidRPr="001754EB">
              <w:rPr>
                <w:i/>
              </w:rPr>
              <w:t>Метилбензол,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80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150/50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9" w:name="ko1_1733"/>
            <w:bookmarkEnd w:id="19"/>
            <w:r w:rsidRPr="001754EB">
              <w:rPr>
                <w:i/>
              </w:rPr>
              <w:t>Пропан-2-он,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120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800/200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0" w:name="kosumm1_723_1235__В"/>
            <w:bookmarkEnd w:id="20"/>
            <w:r>
              <w:rPr>
                <w:i/>
              </w:rPr>
              <w:t>Комбинация веществ (Диметилбензол (смесь 2-, 3-, 4-изомеров); Метилбензол)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0.93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  <w:r w:rsidRPr="001754EB">
              <w:rPr>
                <w:b/>
              </w:rPr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2" w:name="kcss1235"/>
            <w:bookmarkEnd w:id="22"/>
            <w:r>
              <w:rPr>
                <w:i/>
              </w:rPr>
              <w:t>Метилбензол,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80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3" w:name="kcss1733"/>
            <w:bookmarkEnd w:id="23"/>
            <w:r>
              <w:rPr>
                <w:i/>
              </w:rPr>
              <w:t>Пропан-2-он,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120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200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4" w:name="kcss2087"/>
            <w:bookmarkEnd w:id="24"/>
            <w:r>
              <w:rPr>
                <w:i/>
              </w:rPr>
              <w:t>Уайт-спирит (в пересчете на С),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Менее 50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300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5" w:name="kcss723"/>
            <w:bookmarkEnd w:id="25"/>
            <w:r>
              <w:rPr>
                <w:i/>
              </w:rPr>
              <w:t>Диметилбензол (смесь 2-, 3-, 4-изомеров),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60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Default="001754EB" w:rsidP="00FF386A">
            <w:pPr>
              <w:pStyle w:val="a8"/>
              <w:rPr>
                <w:i/>
              </w:rPr>
            </w:pPr>
            <w:bookmarkStart w:id="26" w:name="ef_ss1"/>
            <w:bookmarkEnd w:id="26"/>
            <w:r>
              <w:rPr>
                <w:i/>
              </w:rPr>
              <w:lastRenderedPageBreak/>
              <w:t>Комбинация веществ (Диметилбензол (смесь 2-, 3-, 4-изомеров), мг/м3; Метилбензол, мг/м3)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2.8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</w:tbl>
    <w:p w:rsidR="001754EB" w:rsidRDefault="001754EB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1754EB" w:rsidRPr="001754EB">
          <w:rPr>
            <w:bCs/>
          </w:rPr>
          <w:t>-</w:t>
        </w:r>
        <w:r w:rsidR="001754EB" w:rsidRPr="001754EB">
          <w:t xml:space="preserve"> фактический уровень вредного фактора не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1754EB">
          <w:t>3.1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1754EB" w:rsidTr="001754E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Митяева Ольга Александровна</w:t>
            </w:r>
          </w:p>
        </w:tc>
      </w:tr>
      <w:tr w:rsidR="00EF6C29" w:rsidRPr="001754E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7" w:name="fio_users"/>
            <w:bookmarkEnd w:id="2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8" w:name="fio_users2"/>
            <w:bookmarkEnd w:id="2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1754EB" w:rsidTr="001754E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Митяева Ольга Александровна</w:t>
            </w:r>
          </w:p>
        </w:tc>
      </w:tr>
      <w:tr w:rsidR="003367BB" w:rsidRPr="001754E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9" w:name="fio_izm_users"/>
            <w:bookmarkEnd w:id="2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4EB" w:rsidRDefault="001754EB" w:rsidP="0076042D">
      <w:pPr>
        <w:pStyle w:val="a9"/>
      </w:pPr>
      <w:r>
        <w:separator/>
      </w:r>
    </w:p>
  </w:endnote>
  <w:endnote w:type="continuationSeparator" w:id="0">
    <w:p w:rsidR="001754EB" w:rsidRDefault="001754E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FC138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8646C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8646C" w:rsidRPr="004C53B3">
            <w:rPr>
              <w:rStyle w:val="ad"/>
              <w:sz w:val="20"/>
              <w:szCs w:val="20"/>
            </w:rPr>
            <w:fldChar w:fldCharType="separate"/>
          </w:r>
          <w:r w:rsidR="00FC138F">
            <w:rPr>
              <w:rStyle w:val="ad"/>
              <w:noProof/>
              <w:sz w:val="20"/>
              <w:szCs w:val="20"/>
            </w:rPr>
            <w:t>1</w:t>
          </w:r>
          <w:r w:rsidR="0058646C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C138F" w:rsidRPr="00FC138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4EB" w:rsidRDefault="001754EB" w:rsidP="0076042D">
      <w:pPr>
        <w:pStyle w:val="a9"/>
      </w:pPr>
      <w:r>
        <w:separator/>
      </w:r>
    </w:p>
  </w:footnote>
  <w:footnote w:type="continuationSeparator" w:id="0">
    <w:p w:rsidR="001754EB" w:rsidRDefault="001754E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1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Организовать рациональные режимы труда  и отдыха "/>
    <w:docVar w:name="measures2" w:val="Уменьшение времени контакта с вредными веществами "/>
    <w:docVar w:name="N_dog" w:val=" "/>
    <w:docVar w:name="N_prikaz" w:val=" "/>
    <w:docVar w:name="num_doc" w:val="11091/040- Х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12C9522F5C04CDBAD785F7CAC914A81"/>
    <w:docVar w:name="rm_id" w:val="185"/>
    <w:docVar w:name="rm_name" w:val=" Маляр "/>
    <w:docVar w:name="rm_number" w:val=" 11091/040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Краски, лаки, растворители "/>
    <w:docVar w:name="version" w:val="51"/>
  </w:docVars>
  <w:rsids>
    <w:rsidRoot w:val="006762DB"/>
    <w:rsid w:val="00025683"/>
    <w:rsid w:val="00046815"/>
    <w:rsid w:val="0005566C"/>
    <w:rsid w:val="000D1F5B"/>
    <w:rsid w:val="00110025"/>
    <w:rsid w:val="001429B1"/>
    <w:rsid w:val="001607C8"/>
    <w:rsid w:val="001754EB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8646C"/>
    <w:rsid w:val="005A3A36"/>
    <w:rsid w:val="005B466C"/>
    <w:rsid w:val="005B7FE8"/>
    <w:rsid w:val="005C0A9A"/>
    <w:rsid w:val="0063641C"/>
    <w:rsid w:val="006762DB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12A2A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C138F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2016-11-24T12:35:00Z</dcterms:created>
  <dcterms:modified xsi:type="dcterms:W3CDTF">2016-11-25T06:30:00Z</dcterms:modified>
</cp:coreProperties>
</file>